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73B33" w14:textId="77777777" w:rsidR="00AF1EAF" w:rsidRDefault="00AF1EAF" w:rsidP="00AF1EA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BOTREAUX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fl.1444)</w:t>
      </w:r>
    </w:p>
    <w:p w14:paraId="1136EFB1" w14:textId="77777777" w:rsidR="00AF1EAF" w:rsidRDefault="00AF1EAF" w:rsidP="00AF1EA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Esquire.</w:t>
      </w:r>
    </w:p>
    <w:p w14:paraId="03961CD1" w14:textId="77777777" w:rsidR="00AF1EAF" w:rsidRDefault="00AF1EAF" w:rsidP="00AF1EA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0DC244A" w14:textId="77777777" w:rsidR="00AF1EAF" w:rsidRDefault="00AF1EAF" w:rsidP="00AF1EA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86904BA" w14:textId="77777777" w:rsidR="00AF1EAF" w:rsidRDefault="00AF1EAF" w:rsidP="00AF1EA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1444</w:t>
      </w:r>
      <w:r>
        <w:rPr>
          <w:rFonts w:ascii="Times New Roman" w:hAnsi="Times New Roman" w:cs="Times New Roman"/>
          <w:sz w:val="24"/>
          <w:szCs w:val="24"/>
        </w:rPr>
        <w:tab/>
        <w:t>He, Thomas Courtenay, Earl of Devon(q.v.), and Thomas Clemens(q.v.)</w:t>
      </w:r>
    </w:p>
    <w:p w14:paraId="3FE6FEE1" w14:textId="77777777" w:rsidR="00AF1EAF" w:rsidRDefault="00AF1EAF" w:rsidP="00AF1EA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made a plaint of debt against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Huke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Liskeard(q.v.)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Touker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CCD721" w14:textId="77777777" w:rsidR="00AF1EAF" w:rsidRDefault="00AF1EAF" w:rsidP="00AF1EAF">
      <w:pPr>
        <w:pStyle w:val="NoSpacing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Liskeard(q.v.).</w:t>
      </w:r>
    </w:p>
    <w:p w14:paraId="1C65DB37" w14:textId="77777777" w:rsidR="00AF1EAF" w:rsidRDefault="00AF1EAF" w:rsidP="00AF1EA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44265F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A9798BD" w14:textId="77777777" w:rsidR="00AF1EAF" w:rsidRDefault="00AF1EAF" w:rsidP="00AF1EA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4CB3045" w14:textId="77777777" w:rsidR="00AF1EAF" w:rsidRDefault="00AF1EAF" w:rsidP="00AF1EA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207CE50" w14:textId="77777777" w:rsidR="00AF1EAF" w:rsidRDefault="00AF1EAF" w:rsidP="00AF1EA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August 2022</w:t>
      </w:r>
    </w:p>
    <w:p w14:paraId="0837F3B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BF033" w14:textId="77777777" w:rsidR="00AF1EAF" w:rsidRDefault="00AF1EAF" w:rsidP="009139A6">
      <w:r>
        <w:separator/>
      </w:r>
    </w:p>
  </w:endnote>
  <w:endnote w:type="continuationSeparator" w:id="0">
    <w:p w14:paraId="3ED68FDA" w14:textId="77777777" w:rsidR="00AF1EAF" w:rsidRDefault="00AF1EA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F69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0E5D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DA67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DD3AD" w14:textId="77777777" w:rsidR="00AF1EAF" w:rsidRDefault="00AF1EAF" w:rsidP="009139A6">
      <w:r>
        <w:separator/>
      </w:r>
    </w:p>
  </w:footnote>
  <w:footnote w:type="continuationSeparator" w:id="0">
    <w:p w14:paraId="1B7BAFC7" w14:textId="77777777" w:rsidR="00AF1EAF" w:rsidRDefault="00AF1EA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DA91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D445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4720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EAF"/>
    <w:rsid w:val="000666E0"/>
    <w:rsid w:val="002510B7"/>
    <w:rsid w:val="005C130B"/>
    <w:rsid w:val="00826F5C"/>
    <w:rsid w:val="009139A6"/>
    <w:rsid w:val="009448BB"/>
    <w:rsid w:val="00A3176C"/>
    <w:rsid w:val="00AE65F8"/>
    <w:rsid w:val="00AF1EAF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A83DE"/>
  <w15:chartTrackingRefBased/>
  <w15:docId w15:val="{E47E65BC-8EBA-42E0-8823-5D2E2F169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F1E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2022-08-13T15:25:00Z</dcterms:created>
  <dcterms:modified xsi:type="dcterms:W3CDTF">2022-08-13T15:26:00Z</dcterms:modified>
</cp:coreProperties>
</file>